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Battersea</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Battersea</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Battersea</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Battersea</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Battersea</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Battersea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82.7% </w:t>
      </w:r>
      <w:r w:rsidRPr="004747BF">
        <w:rPr>
          <w:rFonts w:ascii="Libre Franklin Light" w:eastAsia="Times New Roman" w:hAnsi="Libre Franklin Light" w:cs="Calibri Light"/>
        </w:rPr>
        <w:t xml:space="preserve">of those respondents classified as PGSI 8+ in Battersea</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Battersea is estimated to be </w:t>
      </w:r>
      <w:r w:rsidRPr="00773DF7">
        <w:rPr>
          <w:rFonts w:ascii="Libre Franklin Light" w:eastAsia="Times New Roman" w:hAnsi="Libre Franklin Light" w:cs="Calibri Light"/>
          <w:b/>
          <w:bCs/>
          <w:color w:val="C45911" w:themeColor="accent2" w:themeShade="BF"/>
        </w:rPr>
        <w:t xml:space="preserve">£6,673,631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Battersea</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Battersea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Battersea</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Battersea</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ttersea.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Battersea</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ttersea.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Battersea</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Battersea</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82.7%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ttersea.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Battersea</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Battersea</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Battersea</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Battersea</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Battersea</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Battersea</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£6,673,631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Battersea</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£108,703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£2,248,028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£161,041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£45,293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£83,037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£4,027,529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£6,673,631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Battersea</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Battersea</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Battersea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Battersea</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Battersea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Battersea</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Battersea</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Battersea</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Battersea</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Battersea</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Battersea</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Battersea</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7ECB547-4958-40E4-B724-8CBAAEAED67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